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textAlignment w:val="baseline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spacing w:line="580" w:lineRule="exact"/>
        <w:jc w:val="center"/>
        <w:rPr>
          <w:rFonts w:eastAsia="仿宋_GB2312"/>
          <w:spacing w:val="-20"/>
          <w:sz w:val="44"/>
          <w:szCs w:val="44"/>
        </w:rPr>
      </w:pPr>
      <w:r>
        <w:rPr>
          <w:rFonts w:eastAsia="仿宋_GB2312"/>
          <w:spacing w:val="-20"/>
          <w:sz w:val="44"/>
          <w:szCs w:val="44"/>
        </w:rPr>
        <w:t>书面作品评分标准（C类）</w:t>
      </w:r>
    </w:p>
    <w:tbl>
      <w:tblPr>
        <w:tblStyle w:val="3"/>
        <w:tblpPr w:leftFromText="180" w:rightFromText="180" w:vertAnchor="page" w:horzAnchor="margin" w:tblpXSpec="center" w:tblpY="2491"/>
        <w:tblW w:w="96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270"/>
        <w:gridCol w:w="5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评审要点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评分要点</w:t>
            </w:r>
          </w:p>
        </w:tc>
        <w:tc>
          <w:tcPr>
            <w:tcW w:w="5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具体描述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创业实践项目申报书内容</w:t>
            </w:r>
          </w:p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（50分）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创业者认知</w:t>
            </w: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主要介绍创业项目负责人专业水平、成长经历、承担项目、获奖情况等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创业项目介绍</w:t>
            </w: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1.项目创业团队在研发、生产、销售、财务、管理等方面人才构建配置合理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2.项目符合国家产业政策导向，或具有一定的技术创新性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3.项目市场定位合理，具有较大的市场前景和较强的竞争优势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4.项目商业模式清晰，财务计划合理，具有较好的资金保障能力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创业项目成效</w:t>
            </w: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1.项目经营状况良好，盈利能力强，能有效反映出公司的财务绩效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2.项目具有一定的就业吸纳能力或已产生一定的社会影响力和关注度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创业项目展望</w:t>
            </w: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项目近期计划详尽清晰、可操作性强，中期计划清晰并具有灵活性，长期计划具有方向性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创业实践项目评估</w:t>
            </w:r>
          </w:p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（50分）</w:t>
            </w:r>
          </w:p>
        </w:tc>
        <w:tc>
          <w:tcPr>
            <w:tcW w:w="227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项目可行性</w:t>
            </w: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1.项目有一定社会需求，具有较强操作性和技术可行性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2.项目能体现出创业者的专业素养，能将所学知识和技能与经济社会发展紧密结合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6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项目成长性</w:t>
            </w:r>
          </w:p>
        </w:tc>
        <w:tc>
          <w:tcPr>
            <w:tcW w:w="5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项目具有良好发展潜力、较高应用价值和一定市场前景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52D93"/>
    <w:rsid w:val="2EE10847"/>
    <w:rsid w:val="33452D9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2018-04-17T08:53:00Z</dcterms:created>
  <dc:creator>yyq</dc:creator>
  <cp:lastModifiedBy>yyq</cp:lastModifiedBy>
  <dcterms:modified xsi:type="dcterms:W3CDTF">2018-04-17T09:44:54Z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