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textAlignment w:val="baseline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10</w:t>
      </w:r>
    </w:p>
    <w:p>
      <w:pPr>
        <w:spacing w:line="580" w:lineRule="exact"/>
        <w:jc w:val="center"/>
        <w:rPr>
          <w:rFonts w:eastAsia="仿宋_GB2312"/>
          <w:spacing w:val="-20"/>
          <w:sz w:val="44"/>
          <w:szCs w:val="44"/>
        </w:rPr>
      </w:pPr>
      <w:r>
        <w:rPr>
          <w:rFonts w:eastAsia="仿宋_GB2312"/>
          <w:spacing w:val="-20"/>
          <w:sz w:val="44"/>
          <w:szCs w:val="44"/>
        </w:rPr>
        <w:t>决赛评分标准（B类）</w:t>
      </w:r>
    </w:p>
    <w:tbl>
      <w:tblPr>
        <w:tblStyle w:val="3"/>
        <w:tblW w:w="9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690"/>
        <w:gridCol w:w="59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3" w:type="dxa"/>
            <w:vAlign w:val="center"/>
          </w:tcPr>
          <w:p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评分要素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评分要点</w:t>
            </w:r>
          </w:p>
        </w:tc>
        <w:tc>
          <w:tcPr>
            <w:tcW w:w="5926" w:type="dxa"/>
            <w:vAlign w:val="center"/>
          </w:tcPr>
          <w:p>
            <w:pPr>
              <w:jc w:val="center"/>
              <w:rPr>
                <w:rFonts w:eastAsia="仿宋"/>
                <w:b/>
                <w:sz w:val="28"/>
                <w:szCs w:val="28"/>
              </w:rPr>
            </w:pPr>
            <w:r>
              <w:rPr>
                <w:rFonts w:eastAsia="仿宋"/>
                <w:b/>
                <w:sz w:val="28"/>
                <w:szCs w:val="28"/>
              </w:rPr>
              <w:t>具体描述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主题陈述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（30分）</w:t>
            </w: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基本素养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1.仪表端庄稳重、朴素，社交礼仪大方得体，表情丰富真诚，有良好的个人气质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2.言之有理，谈吐文雅，富于思想内涵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3.精神饱满，有信心，有独立见解，能充分展现大学生朝气蓬勃的精神风貌和创业新人的内在形象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陈述内容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1.能全面、完整、准确阐述项目整体思路、逻辑合理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2.能准确提炼项目的创新创意点，特色鲜明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3.能科学合理地描述项目的经济社会效益，符合国家产业导向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4.能根据未来市场变化提出切实可行的实施方案，项目具有可操作性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即时效果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1.按时完成主题陈述，思路清晰，措辞恰当，表达自然、流畅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2.有感染力，能吸引评委注意力，调动观众情绪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TED演讲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（15分）</w:t>
            </w:r>
          </w:p>
        </w:tc>
        <w:tc>
          <w:tcPr>
            <w:tcW w:w="169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演讲内容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切合主题，能结合实际，充分佐证观点，实践推广性强，演讲表达准确、流畅、自然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逻辑思维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观点鲜明，层次清晰，要有缜密的思维及逻辑性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现场答辩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（25分）</w:t>
            </w: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针对性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说服力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1.能正确理解评委提问，能够有针对性的就提问要点归纳阐述，及时准确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2.回答问题重点突出，真实可信，运用事实论据，论述有说服力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3.答题过程流畅、无明显停顿，条理清晰，语句通顺，措辞恰当，语言精炼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4.团队成员协作配合，默契程度高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创新创意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项目评估</w:t>
            </w:r>
          </w:p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（30分）</w:t>
            </w:r>
          </w:p>
        </w:tc>
        <w:tc>
          <w:tcPr>
            <w:tcW w:w="1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项目可行性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1.项目有一定社会需求，具有较强操作性和技术可行性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2.项目能体现出大学生专业素养，能将所学知识和技能与经济社会发展紧密结合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690" w:type="dxa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项目成长性</w:t>
            </w:r>
          </w:p>
        </w:tc>
        <w:tc>
          <w:tcPr>
            <w:tcW w:w="5926" w:type="dxa"/>
            <w:vAlign w:val="center"/>
          </w:tcPr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项目具有良好发展潜力、较高应用价值和</w:t>
            </w:r>
          </w:p>
          <w:p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一定市场前景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01772"/>
    <w:rsid w:val="06627579"/>
    <w:rsid w:val="13C01772"/>
    <w:rsid w:val="6C694BD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2018-04-17T08:55:00Z</dcterms:created>
  <dc:creator>yyq</dc:creator>
  <cp:lastModifiedBy>yyq</cp:lastModifiedBy>
  <dcterms:modified xsi:type="dcterms:W3CDTF">2018-04-18T01:53:13Z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